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9F55E" w14:textId="6E2B0032" w:rsidR="00BB4240" w:rsidRDefault="00BB4240" w:rsidP="00BB424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#104</w:t>
      </w:r>
      <w:r>
        <w:rPr>
          <w:rFonts w:cs="Arial"/>
          <w:b/>
          <w:sz w:val="24"/>
          <w:szCs w:val="24"/>
        </w:rPr>
        <w:tab/>
      </w:r>
      <w:r w:rsidR="009B7A8E" w:rsidRPr="009B7A8E">
        <w:rPr>
          <w:rFonts w:cs="Arial"/>
          <w:b/>
          <w:sz w:val="24"/>
          <w:szCs w:val="24"/>
        </w:rPr>
        <w:t>RP-241145</w:t>
      </w:r>
    </w:p>
    <w:p w14:paraId="18DAFB17" w14:textId="3B56BE09" w:rsidR="00696735" w:rsidRPr="00E702D3" w:rsidRDefault="00BB4240" w:rsidP="00BB4240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June 17–20, 2024, Shanghai, China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73A" w:rsidRPr="004E0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73A427B" w14:textId="4BA2CA8E" w:rsidR="00E41A54" w:rsidRPr="004E0878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E0878">
        <w:rPr>
          <w:rFonts w:ascii="Arial" w:eastAsia="Batang" w:hAnsi="Arial"/>
          <w:b/>
          <w:i/>
          <w:sz w:val="24"/>
          <w:szCs w:val="24"/>
          <w:lang w:eastAsia="zh-CN"/>
        </w:rPr>
        <w:tab/>
      </w:r>
      <w:r w:rsidR="00936093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High power UE (power class m with 1&lt;m&lt;3) for a single FR1 band in UL of Dual Connectivity (DC) combinations of x bands (x=1,2,3, 4 for y=1 or x=1, 2 for y=2) LTE inter-band CA (xDL/1UL) and y bands NR inter-band CA (yDL/1UL)</w:t>
      </w:r>
    </w:p>
    <w:p w14:paraId="4F4DBAC8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4036ED5" w14:textId="2BF27552" w:rsidR="00AE25BF" w:rsidRPr="004E08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</w:r>
      <w:r w:rsidR="00536201">
        <w:rPr>
          <w:rFonts w:ascii="Arial" w:hAnsi="Arial" w:cs="Arial"/>
          <w:b/>
          <w:bCs/>
          <w:sz w:val="24"/>
          <w:szCs w:val="24"/>
          <w:lang w:eastAsia="ja-JP"/>
        </w:rPr>
        <w:t>9.1</w:t>
      </w:r>
      <w:r w:rsidR="00FD068F">
        <w:rPr>
          <w:rFonts w:ascii="Arial" w:hAnsi="Arial" w:cs="Arial"/>
          <w:b/>
          <w:bCs/>
          <w:sz w:val="24"/>
          <w:szCs w:val="24"/>
          <w:lang w:eastAsia="ja-JP"/>
        </w:rPr>
        <w:t>.</w:t>
      </w:r>
      <w:r w:rsidR="00536201">
        <w:rPr>
          <w:rFonts w:ascii="Arial" w:hAnsi="Arial" w:cs="Arial"/>
          <w:b/>
          <w:bCs/>
          <w:sz w:val="24"/>
          <w:szCs w:val="24"/>
          <w:lang w:eastAsia="ja-JP"/>
        </w:rPr>
        <w:t>5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7FBE9C6D" w:rsidR="00037CCE" w:rsidRPr="00037CCE" w:rsidRDefault="008A76FD" w:rsidP="009F7633">
      <w:pPr>
        <w:pStyle w:val="Heading2"/>
        <w:tabs>
          <w:tab w:val="left" w:pos="2552"/>
        </w:tabs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F723AC" w:rsidRPr="009F7633">
        <w:t>High power UE (power class m with 1&lt;m&lt;3) for a single FR1 band in UL of Dual Connectivity (DC) combinations of x bands (x=1,2,3, 4 for y=1 or x=1, 2 for y=2) LTE inter-band CA (xDL/1UL) and y bands NR inter-band CA (yDL/1UL)</w:t>
      </w:r>
    </w:p>
    <w:p w14:paraId="7E9C8C4D" w14:textId="1F3A9F64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33706" w:rsidRPr="00933706">
        <w:t>HPUE_FR1_DC_LTE_NR_R1</w:t>
      </w:r>
      <w:r w:rsidR="00EE51FF">
        <w:t>9</w:t>
      </w:r>
    </w:p>
    <w:p w14:paraId="56BF53AB" w14:textId="63CF291A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07E66">
        <w:t>TBD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47FD7F8F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677304DD" w:rsidR="00122375" w:rsidRPr="00CC2E35" w:rsidRDefault="003561AF" w:rsidP="005B7846">
            <w:pPr>
              <w:pStyle w:val="TAL"/>
            </w:pPr>
            <w:r w:rsidRPr="003561AF">
              <w:t>HPUE_FR1_DC_LTE_NR_R</w:t>
            </w:r>
            <w:r w:rsidR="00EE51FF">
              <w:t>19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036EC3A8" w:rsidR="00122375" w:rsidRPr="00CC2E35" w:rsidRDefault="004A6A77" w:rsidP="00122375">
            <w:pPr>
              <w:pStyle w:val="TAL"/>
            </w:pPr>
            <w:r>
              <w:t>TBD</w:t>
            </w:r>
          </w:p>
        </w:tc>
        <w:tc>
          <w:tcPr>
            <w:tcW w:w="6348" w:type="dxa"/>
          </w:tcPr>
          <w:p w14:paraId="435AACDF" w14:textId="6AA5469A" w:rsidR="00462230" w:rsidRPr="00D67282" w:rsidRDefault="00793C0F" w:rsidP="00793C0F">
            <w:pPr>
              <w:pStyle w:val="TAL"/>
              <w:rPr>
                <w:rFonts w:eastAsia="SimSun"/>
              </w:rPr>
            </w:pPr>
            <w:r w:rsidRPr="00793C0F">
              <w:t>High power UE (power class m with 1&lt;m&lt;3) for a single FR1 band in UL of Dual Connectivity (DC) combinations of x bands (x=1,2,3, 4 for y=1 or x=1, 2 for y=2) LTE inter-band CA (xDL/1UL) and y bands NR inter-band CA (yDL/1UL)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 xml:space="preserve">(xLTE+yNR)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9002766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="00E45B4F">
        <w:rPr>
          <w:lang w:eastAsia="zh-CN"/>
        </w:rPr>
        <w:t xml:space="preserve">or in parallel </w:t>
      </w:r>
      <w:r w:rsidRPr="00067968">
        <w:rPr>
          <w:rFonts w:eastAsia="MS Mincho" w:hint="eastAsia"/>
          <w:lang w:eastAsia="ja-JP"/>
        </w:rPr>
        <w:t xml:space="preserve">to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3DF80BFC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EE51FF">
        <w:rPr>
          <w:rFonts w:eastAsia="Calibri"/>
          <w:lang w:val="en-US" w:eastAsia="en-US"/>
        </w:rPr>
        <w:t>9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frequency being in close proximity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lastRenderedPageBreak/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4CB5F1A" w14:textId="70A99C1D" w:rsidR="00882812" w:rsidRPr="00602078" w:rsidRDefault="00B43835" w:rsidP="00DA5A7F">
      <w:pPr>
        <w:jc w:val="both"/>
        <w:rPr>
          <w:lang w:eastAsia="zh-CN"/>
        </w:rPr>
      </w:pPr>
      <w:r w:rsidRPr="00C02058">
        <w:rPr>
          <w:lang w:val="en-US"/>
        </w:rPr>
        <w:t xml:space="preserve">CA combinations of this WI are introduced in a REL-independent way starting from REL-15 according to </w:t>
      </w:r>
      <w:r w:rsidR="0092463E" w:rsidRPr="00F0659B">
        <w:rPr>
          <w:rFonts w:eastAsiaTheme="minorEastAsia"/>
        </w:rPr>
        <w:t>Table 8.1.2.1-0</w:t>
      </w:r>
      <w:r w:rsidRPr="00C02058">
        <w:rPr>
          <w:lang w:val="en-US"/>
        </w:rPr>
        <w:t xml:space="preserve"> </w:t>
      </w:r>
      <w:r w:rsidR="00B155C1">
        <w:rPr>
          <w:lang w:val="en-US"/>
        </w:rPr>
        <w:t>of</w:t>
      </w:r>
      <w:r w:rsidRPr="00C02058">
        <w:rPr>
          <w:lang w:val="en-US"/>
        </w:rPr>
        <w:t xml:space="preserve"> TS 38.307. However no changes to TS 38.307 are needed</w:t>
      </w:r>
      <w:r w:rsidR="00DA5A7F">
        <w:rPr>
          <w:bCs/>
        </w:rPr>
        <w:t>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260F1E" w:rsidRDefault="0043252C" w:rsidP="0043252C">
            <w:pPr>
              <w:spacing w:after="0"/>
              <w:rPr>
                <w:rFonts w:ascii="Arial" w:hAnsi="Arial"/>
                <w:i/>
                <w:sz w:val="18"/>
              </w:rPr>
            </w:pPr>
            <w:r w:rsidRPr="00260F1E">
              <w:rPr>
                <w:rFonts w:ascii="Arial" w:hAnsi="Arial"/>
                <w:i/>
                <w:sz w:val="18"/>
              </w:rPr>
              <w:t>Internal TR</w:t>
            </w:r>
          </w:p>
          <w:p w14:paraId="1763F6B3" w14:textId="77777777" w:rsidR="0043252C" w:rsidRPr="00260F1E" w:rsidRDefault="0043252C" w:rsidP="0043252C">
            <w:pPr>
              <w:pStyle w:val="TAL"/>
            </w:pPr>
          </w:p>
        </w:tc>
        <w:tc>
          <w:tcPr>
            <w:tcW w:w="1134" w:type="dxa"/>
          </w:tcPr>
          <w:p w14:paraId="70FBF44F" w14:textId="3D39C597" w:rsidR="0043252C" w:rsidRPr="00260F1E" w:rsidRDefault="008F7451" w:rsidP="005A4115">
            <w:pPr>
              <w:pStyle w:val="TAL"/>
            </w:pPr>
            <w:r>
              <w:rPr>
                <w:i/>
              </w:rPr>
              <w:t>TBD</w:t>
            </w:r>
          </w:p>
        </w:tc>
        <w:tc>
          <w:tcPr>
            <w:tcW w:w="2409" w:type="dxa"/>
          </w:tcPr>
          <w:p w14:paraId="63656160" w14:textId="77777777" w:rsidR="00632E9A" w:rsidRPr="00260F1E" w:rsidRDefault="00C35909" w:rsidP="00EE3F57">
            <w:pPr>
              <w:pStyle w:val="TAL"/>
              <w:rPr>
                <w:i/>
              </w:rPr>
            </w:pPr>
            <w:r w:rsidRPr="00260F1E">
              <w:rPr>
                <w:i/>
              </w:rPr>
              <w:t>High power UE (power class m with 1&lt;m&lt;3) for a single FR1 band in UL of Dual Connectivity (DC) combinations of x bands (x=1,2,3, 4 for y=1 or x=1, 2 for y=2) LTE inter-band CA (xDL/1UL) and y bands NR inter-band CA (yDL/1UL)</w:t>
            </w:r>
          </w:p>
          <w:p w14:paraId="44D728DD" w14:textId="77777777" w:rsidR="009C4714" w:rsidRPr="00260F1E" w:rsidRDefault="009C4714" w:rsidP="00EE3F57">
            <w:pPr>
              <w:pStyle w:val="TAL"/>
              <w:rPr>
                <w:i/>
              </w:rPr>
            </w:pPr>
          </w:p>
          <w:p w14:paraId="0CD87F40" w14:textId="7C26A9AF" w:rsidR="009C4714" w:rsidRPr="00260F1E" w:rsidRDefault="00F0097C" w:rsidP="00EE3F57">
            <w:pPr>
              <w:pStyle w:val="TAL"/>
            </w:pPr>
            <w:r w:rsidRPr="009C6169">
              <w:rPr>
                <w:rFonts w:eastAsia="Times New Roman" w:cs="Arial"/>
                <w:szCs w:val="18"/>
              </w:rPr>
              <w:t>High power UE for FR1 for DC_R1</w:t>
            </w:r>
            <w:r w:rsidR="00EE51FF">
              <w:rPr>
                <w:rFonts w:eastAsia="Times New Roman" w:cs="Arial"/>
                <w:szCs w:val="18"/>
              </w:rPr>
              <w:t>9</w:t>
            </w:r>
            <w:r w:rsidRPr="009C6169">
              <w:rPr>
                <w:rFonts w:eastAsia="Times New Roman" w:cs="Arial"/>
                <w:szCs w:val="18"/>
              </w:rPr>
              <w:t>_xBLTE_yBNR_zDLnUL with power class m (x= 1, 2, 3, 4; y=1, 2; m&lt;3)</w:t>
            </w:r>
          </w:p>
        </w:tc>
        <w:tc>
          <w:tcPr>
            <w:tcW w:w="993" w:type="dxa"/>
          </w:tcPr>
          <w:p w14:paraId="68967A29" w14:textId="77777777" w:rsidR="0043252C" w:rsidRPr="00260F1E" w:rsidRDefault="0043252C" w:rsidP="0003069B">
            <w:pPr>
              <w:pStyle w:val="TAL"/>
            </w:pPr>
          </w:p>
        </w:tc>
        <w:tc>
          <w:tcPr>
            <w:tcW w:w="1074" w:type="dxa"/>
          </w:tcPr>
          <w:p w14:paraId="6FD974C5" w14:textId="72B2A9C9" w:rsidR="0043252C" w:rsidRPr="00260F1E" w:rsidRDefault="0043252C" w:rsidP="0003069B">
            <w:pPr>
              <w:pStyle w:val="TAL"/>
            </w:pPr>
            <w:r w:rsidRPr="00260F1E">
              <w:rPr>
                <w:i/>
              </w:rPr>
              <w:t>TSG#</w:t>
            </w:r>
            <w:r w:rsidR="004069D1" w:rsidRPr="009C6169">
              <w:rPr>
                <w:rFonts w:cs="Arial"/>
                <w:i/>
                <w:szCs w:val="18"/>
              </w:rPr>
              <w:t>1</w:t>
            </w:r>
            <w:r w:rsidR="0077178E">
              <w:rPr>
                <w:rFonts w:cs="Arial"/>
                <w:i/>
                <w:szCs w:val="18"/>
              </w:rPr>
              <w:t>09</w:t>
            </w:r>
          </w:p>
        </w:tc>
        <w:tc>
          <w:tcPr>
            <w:tcW w:w="2043" w:type="dxa"/>
          </w:tcPr>
          <w:p w14:paraId="0461AFC4" w14:textId="77777777" w:rsidR="0003069B" w:rsidRPr="00260F1E" w:rsidRDefault="0003069B" w:rsidP="0043252C">
            <w:pPr>
              <w:spacing w:after="0"/>
              <w:rPr>
                <w:rFonts w:ascii="Arial" w:hAnsi="Arial"/>
                <w:sz w:val="18"/>
              </w:rPr>
            </w:pPr>
            <w:r w:rsidRPr="00260F1E">
              <w:rPr>
                <w:rFonts w:ascii="Arial" w:hAnsi="Arial"/>
                <w:sz w:val="18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260F1E" w:rsidRDefault="00EB7EE9" w:rsidP="00EB7EE9">
            <w:pPr>
              <w:pStyle w:val="TAL"/>
            </w:pPr>
            <w:r w:rsidRPr="00260F1E"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260F1E" w:rsidRDefault="00EB7EE9" w:rsidP="00EB7EE9">
            <w:pPr>
              <w:pStyle w:val="TAL"/>
            </w:pPr>
            <w:r w:rsidRPr="00260F1E">
              <w:t xml:space="preserve">Add </w:t>
            </w:r>
            <w:r w:rsidR="00452C65" w:rsidRPr="00260F1E">
              <w:t>H</w:t>
            </w:r>
            <w:r w:rsidR="00550B51" w:rsidRPr="00260F1E">
              <w:t xml:space="preserve">igh power </w:t>
            </w:r>
            <w:r w:rsidR="00452C65" w:rsidRPr="00260F1E">
              <w:t xml:space="preserve">UE </w:t>
            </w:r>
            <w:r w:rsidRPr="00260F1E"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1A8E5460" w:rsidR="00EB7EE9" w:rsidRPr="00260F1E" w:rsidRDefault="00EB7EE9" w:rsidP="00EB7EE9">
            <w:pPr>
              <w:pStyle w:val="TAL"/>
            </w:pPr>
            <w:r w:rsidRPr="00260F1E">
              <w:rPr>
                <w:rFonts w:hint="eastAsia"/>
              </w:rPr>
              <w:t>RAN#</w:t>
            </w:r>
            <w:r w:rsidR="004069D1" w:rsidRPr="009C6169">
              <w:rPr>
                <w:szCs w:val="18"/>
                <w:lang w:eastAsia="zh-CN"/>
              </w:rPr>
              <w:t>1</w:t>
            </w:r>
            <w:r w:rsidR="0077178E">
              <w:rPr>
                <w:szCs w:val="18"/>
                <w:lang w:eastAsia="zh-CN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260F1E" w:rsidRDefault="00EB7EE9" w:rsidP="00EB7EE9">
            <w:pPr>
              <w:pStyle w:val="TAL"/>
            </w:pPr>
            <w:r w:rsidRPr="00260F1E">
              <w:rPr>
                <w:rFonts w:hint="eastAsia"/>
              </w:rPr>
              <w:t>Core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B21241" w14:textId="0447ACE3" w:rsidR="00BB308F" w:rsidRPr="00251D80" w:rsidRDefault="00BB308F" w:rsidP="00BB308F">
      <w:pPr>
        <w:ind w:left="414" w:right="-99" w:firstLine="720"/>
        <w:rPr>
          <w:i/>
        </w:rPr>
      </w:pPr>
      <w:r>
        <w:rPr>
          <w:i/>
        </w:rPr>
        <w:t>None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1F23E952" w:rsidR="00557B2E" w:rsidRPr="00CA34E8" w:rsidRDefault="00CE2D7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77628B74" w:rsidR="00547CAA" w:rsidRDefault="00CE2D7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214E3B57" w:rsidR="00144869" w:rsidRPr="00CA34E8" w:rsidRDefault="004078BE" w:rsidP="008B3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783F1550" w:rsidR="00025316" w:rsidRPr="00CA34E8" w:rsidRDefault="004078B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NBN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776F66CC" w:rsidR="003931DC" w:rsidRDefault="004078BE" w:rsidP="00B4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419E51BF" w:rsidR="00EC7938" w:rsidRDefault="004078B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Softbank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6A8DF89D" w:rsidR="00B44DBE" w:rsidRDefault="00F150B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738E55B" w:rsidR="006A6007" w:rsidRPr="00BD7E6E" w:rsidRDefault="00F150B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</w:tbl>
    <w:p w14:paraId="0EBE6538" w14:textId="77777777" w:rsidR="00F41A27" w:rsidRPr="00641ED8" w:rsidRDefault="00F41A27" w:rsidP="004E4F69"/>
    <w:sectPr w:rsidR="00F41A27" w:rsidRPr="00641ED8" w:rsidSect="00B14709">
      <w:headerReference w:type="default" r:id="rId13"/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A073C" w14:textId="77777777" w:rsidR="00887E89" w:rsidRDefault="00887E89">
      <w:r>
        <w:separator/>
      </w:r>
    </w:p>
  </w:endnote>
  <w:endnote w:type="continuationSeparator" w:id="0">
    <w:p w14:paraId="26028C37" w14:textId="77777777" w:rsidR="00887E89" w:rsidRDefault="00887E89">
      <w:r>
        <w:continuationSeparator/>
      </w:r>
    </w:p>
  </w:endnote>
  <w:endnote w:type="continuationNotice" w:id="1">
    <w:p w14:paraId="3D8234A8" w14:textId="77777777" w:rsidR="00887E89" w:rsidRDefault="00887E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94E46" w14:textId="77777777" w:rsidR="00260F1E" w:rsidRDefault="00260F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1E2C9" w14:textId="77777777" w:rsidR="00887E89" w:rsidRDefault="00887E89">
      <w:r>
        <w:separator/>
      </w:r>
    </w:p>
  </w:footnote>
  <w:footnote w:type="continuationSeparator" w:id="0">
    <w:p w14:paraId="45B60099" w14:textId="77777777" w:rsidR="00887E89" w:rsidRDefault="00887E89">
      <w:r>
        <w:continuationSeparator/>
      </w:r>
    </w:p>
  </w:footnote>
  <w:footnote w:type="continuationNotice" w:id="1">
    <w:p w14:paraId="62AE7355" w14:textId="77777777" w:rsidR="00887E89" w:rsidRDefault="00887E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C7E73" w14:textId="77777777" w:rsidR="00260F1E" w:rsidRDefault="00260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66555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4278152">
    <w:abstractNumId w:val="11"/>
  </w:num>
  <w:num w:numId="3" w16cid:durableId="479157440">
    <w:abstractNumId w:val="10"/>
  </w:num>
  <w:num w:numId="4" w16cid:durableId="1934044920">
    <w:abstractNumId w:val="8"/>
  </w:num>
  <w:num w:numId="5" w16cid:durableId="822939443">
    <w:abstractNumId w:val="15"/>
  </w:num>
  <w:num w:numId="6" w16cid:durableId="1867863846">
    <w:abstractNumId w:val="14"/>
  </w:num>
  <w:num w:numId="7" w16cid:durableId="1097290804">
    <w:abstractNumId w:val="5"/>
  </w:num>
  <w:num w:numId="8" w16cid:durableId="2068844137">
    <w:abstractNumId w:val="3"/>
  </w:num>
  <w:num w:numId="9" w16cid:durableId="1439720392">
    <w:abstractNumId w:val="12"/>
  </w:num>
  <w:num w:numId="10" w16cid:durableId="1567641767">
    <w:abstractNumId w:val="13"/>
  </w:num>
  <w:num w:numId="11" w16cid:durableId="129711345">
    <w:abstractNumId w:val="2"/>
  </w:num>
  <w:num w:numId="12" w16cid:durableId="910850306">
    <w:abstractNumId w:val="9"/>
  </w:num>
  <w:num w:numId="13" w16cid:durableId="210196351">
    <w:abstractNumId w:val="4"/>
  </w:num>
  <w:num w:numId="14" w16cid:durableId="1818644778">
    <w:abstractNumId w:val="1"/>
  </w:num>
  <w:num w:numId="15" w16cid:durableId="62653827">
    <w:abstractNumId w:val="6"/>
  </w:num>
  <w:num w:numId="16" w16cid:durableId="10204688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4EFB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D2857"/>
    <w:rsid w:val="000E2DF3"/>
    <w:rsid w:val="000E55AD"/>
    <w:rsid w:val="000E5EA1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63E11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D730A"/>
    <w:rsid w:val="001E0F71"/>
    <w:rsid w:val="001E14C4"/>
    <w:rsid w:val="001F00CC"/>
    <w:rsid w:val="001F58CD"/>
    <w:rsid w:val="001F7EB4"/>
    <w:rsid w:val="002000C2"/>
    <w:rsid w:val="00205F25"/>
    <w:rsid w:val="00211000"/>
    <w:rsid w:val="002170D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0F1E"/>
    <w:rsid w:val="00261746"/>
    <w:rsid w:val="002630E8"/>
    <w:rsid w:val="002640E5"/>
    <w:rsid w:val="0026436F"/>
    <w:rsid w:val="0026606E"/>
    <w:rsid w:val="00276403"/>
    <w:rsid w:val="00282350"/>
    <w:rsid w:val="002A04CC"/>
    <w:rsid w:val="002A550A"/>
    <w:rsid w:val="002B4BD5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05D31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65C1"/>
    <w:rsid w:val="003F7142"/>
    <w:rsid w:val="003F7B3D"/>
    <w:rsid w:val="0040286D"/>
    <w:rsid w:val="004069D1"/>
    <w:rsid w:val="00407038"/>
    <w:rsid w:val="00407780"/>
    <w:rsid w:val="004078BE"/>
    <w:rsid w:val="00407E66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59C5"/>
    <w:rsid w:val="004A6A60"/>
    <w:rsid w:val="004A6A77"/>
    <w:rsid w:val="004A6AC4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076DC"/>
    <w:rsid w:val="00514910"/>
    <w:rsid w:val="00514A1B"/>
    <w:rsid w:val="00525758"/>
    <w:rsid w:val="00525E7C"/>
    <w:rsid w:val="00531E43"/>
    <w:rsid w:val="00534C02"/>
    <w:rsid w:val="00534DB2"/>
    <w:rsid w:val="00536201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43F8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312D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D37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3CCF"/>
    <w:rsid w:val="0072400D"/>
    <w:rsid w:val="0073160D"/>
    <w:rsid w:val="00734A31"/>
    <w:rsid w:val="007429CC"/>
    <w:rsid w:val="00745413"/>
    <w:rsid w:val="00746F46"/>
    <w:rsid w:val="0075252A"/>
    <w:rsid w:val="00756D69"/>
    <w:rsid w:val="007611B0"/>
    <w:rsid w:val="00764B84"/>
    <w:rsid w:val="00765028"/>
    <w:rsid w:val="00770CDA"/>
    <w:rsid w:val="0077178E"/>
    <w:rsid w:val="0078034D"/>
    <w:rsid w:val="00781A9F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47EA1"/>
    <w:rsid w:val="00851954"/>
    <w:rsid w:val="00863E89"/>
    <w:rsid w:val="00870299"/>
    <w:rsid w:val="00872B3B"/>
    <w:rsid w:val="00873B62"/>
    <w:rsid w:val="0088222A"/>
    <w:rsid w:val="00882812"/>
    <w:rsid w:val="008835FC"/>
    <w:rsid w:val="00887E89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D5E"/>
    <w:rsid w:val="008C0E78"/>
    <w:rsid w:val="008C537F"/>
    <w:rsid w:val="008D658B"/>
    <w:rsid w:val="008D76FB"/>
    <w:rsid w:val="008F01D5"/>
    <w:rsid w:val="008F0FE9"/>
    <w:rsid w:val="008F3401"/>
    <w:rsid w:val="008F7451"/>
    <w:rsid w:val="009026C4"/>
    <w:rsid w:val="009030D8"/>
    <w:rsid w:val="009051CA"/>
    <w:rsid w:val="009109B9"/>
    <w:rsid w:val="009121B9"/>
    <w:rsid w:val="0091563A"/>
    <w:rsid w:val="00916258"/>
    <w:rsid w:val="00921A58"/>
    <w:rsid w:val="00922FCB"/>
    <w:rsid w:val="00923CB8"/>
    <w:rsid w:val="00924328"/>
    <w:rsid w:val="0092463E"/>
    <w:rsid w:val="009302EC"/>
    <w:rsid w:val="00933706"/>
    <w:rsid w:val="00935AE0"/>
    <w:rsid w:val="00935CB0"/>
    <w:rsid w:val="00936093"/>
    <w:rsid w:val="009373AC"/>
    <w:rsid w:val="00942555"/>
    <w:rsid w:val="009428A9"/>
    <w:rsid w:val="009437A2"/>
    <w:rsid w:val="00944B28"/>
    <w:rsid w:val="009541D7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B7A8E"/>
    <w:rsid w:val="009C2977"/>
    <w:rsid w:val="009C2DCC"/>
    <w:rsid w:val="009C4714"/>
    <w:rsid w:val="009C6169"/>
    <w:rsid w:val="009D19F3"/>
    <w:rsid w:val="009D2524"/>
    <w:rsid w:val="009E29B6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155C1"/>
    <w:rsid w:val="00B2355D"/>
    <w:rsid w:val="00B262AC"/>
    <w:rsid w:val="00B2743D"/>
    <w:rsid w:val="00B3015C"/>
    <w:rsid w:val="00B32814"/>
    <w:rsid w:val="00B344D8"/>
    <w:rsid w:val="00B3778A"/>
    <w:rsid w:val="00B43835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671D5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4240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41ED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11F4"/>
    <w:rsid w:val="00C6265A"/>
    <w:rsid w:val="00C638DE"/>
    <w:rsid w:val="00C64901"/>
    <w:rsid w:val="00C65B4A"/>
    <w:rsid w:val="00C66062"/>
    <w:rsid w:val="00C715CA"/>
    <w:rsid w:val="00C7495D"/>
    <w:rsid w:val="00C7538E"/>
    <w:rsid w:val="00C77CE9"/>
    <w:rsid w:val="00C872AB"/>
    <w:rsid w:val="00C93920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E2D7D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44697"/>
    <w:rsid w:val="00E45B4F"/>
    <w:rsid w:val="00E46F2C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58F9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51FF"/>
    <w:rsid w:val="00EE7FCC"/>
    <w:rsid w:val="00EF152D"/>
    <w:rsid w:val="00EF2627"/>
    <w:rsid w:val="00EF5686"/>
    <w:rsid w:val="00F0069B"/>
    <w:rsid w:val="00F0097C"/>
    <w:rsid w:val="00F024C3"/>
    <w:rsid w:val="00F073D5"/>
    <w:rsid w:val="00F07C92"/>
    <w:rsid w:val="00F138AB"/>
    <w:rsid w:val="00F13BD4"/>
    <w:rsid w:val="00F14B43"/>
    <w:rsid w:val="00F150B2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068F"/>
    <w:rsid w:val="00FD3A4E"/>
    <w:rsid w:val="00FE0AFB"/>
    <w:rsid w:val="00FE3050"/>
    <w:rsid w:val="00FE51C7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  <w:style w:type="character" w:styleId="Emphasis">
    <w:name w:val="Emphasis"/>
    <w:qFormat/>
    <w:rsid w:val="002409C7"/>
    <w:rPr>
      <w:i/>
      <w:iCs/>
    </w:rPr>
  </w:style>
  <w:style w:type="paragraph" w:styleId="Revision">
    <w:name w:val="Revision"/>
    <w:hidden/>
    <w:uiPriority w:val="99"/>
    <w:semiHidden/>
    <w:rsid w:val="0088281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4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6692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33</cp:revision>
  <cp:lastPrinted>2000-02-29T10:31:00Z</cp:lastPrinted>
  <dcterms:created xsi:type="dcterms:W3CDTF">2021-03-25T16:54:00Z</dcterms:created>
  <dcterms:modified xsi:type="dcterms:W3CDTF">2024-06-09T13:46:00Z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